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6-01-606-43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e Störschleife - Los 5: Brücken Alte Waage und Theaterste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rstellen und Einbauen von Brücken aus Stahl-/Holzkonstruktio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